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8635B" w14:textId="77777777" w:rsidR="00C23482" w:rsidRDefault="00C23482" w:rsidP="00C234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William PLUMMER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d.1471)</w:t>
      </w:r>
    </w:p>
    <w:p w14:paraId="7FA87CBC" w14:textId="77777777" w:rsidR="00C23482" w:rsidRDefault="00C23482" w:rsidP="00C234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Southwell.</w:t>
      </w:r>
    </w:p>
    <w:p w14:paraId="7DC640F6" w14:textId="77777777" w:rsidR="00C23482" w:rsidRDefault="00C23482" w:rsidP="00C23482">
      <w:pPr>
        <w:rPr>
          <w:rFonts w:ascii="Times New Roman" w:hAnsi="Times New Roman" w:cs="Times New Roman"/>
          <w:sz w:val="24"/>
          <w:szCs w:val="24"/>
        </w:rPr>
      </w:pPr>
    </w:p>
    <w:p w14:paraId="39B7298F" w14:textId="77777777" w:rsidR="00C23482" w:rsidRDefault="00C23482" w:rsidP="00C23482">
      <w:pPr>
        <w:rPr>
          <w:rFonts w:ascii="Times New Roman" w:hAnsi="Times New Roman" w:cs="Times New Roman"/>
          <w:sz w:val="24"/>
          <w:szCs w:val="24"/>
        </w:rPr>
      </w:pPr>
    </w:p>
    <w:p w14:paraId="42C22718" w14:textId="77777777" w:rsidR="00C23482" w:rsidRDefault="00C23482" w:rsidP="00C234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May1471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property was granted.</w:t>
      </w:r>
    </w:p>
    <w:p w14:paraId="2D629CE3" w14:textId="77777777" w:rsidR="00C23482" w:rsidRDefault="00C23482" w:rsidP="00C234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(W.Y.R. p.130)</w:t>
      </w:r>
    </w:p>
    <w:p w14:paraId="3B2969C9" w14:textId="77777777" w:rsidR="00C23482" w:rsidRDefault="00C23482" w:rsidP="00C23482">
      <w:pPr>
        <w:rPr>
          <w:rFonts w:ascii="Times New Roman" w:hAnsi="Times New Roman" w:cs="Times New Roman"/>
          <w:sz w:val="24"/>
          <w:szCs w:val="24"/>
        </w:rPr>
      </w:pPr>
    </w:p>
    <w:p w14:paraId="3ECC1C23" w14:textId="77777777" w:rsidR="00C23482" w:rsidRDefault="00C23482" w:rsidP="00C23482">
      <w:pPr>
        <w:rPr>
          <w:rFonts w:ascii="Times New Roman" w:hAnsi="Times New Roman" w:cs="Times New Roman"/>
          <w:sz w:val="24"/>
          <w:szCs w:val="24"/>
        </w:rPr>
      </w:pPr>
    </w:p>
    <w:p w14:paraId="37603592" w14:textId="77777777" w:rsidR="00C23482" w:rsidRDefault="00C23482" w:rsidP="00C234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2021</w:t>
      </w:r>
    </w:p>
    <w:p w14:paraId="3F87D5B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987A17" w14:textId="77777777" w:rsidR="00C23482" w:rsidRDefault="00C23482" w:rsidP="009139A6">
      <w:r>
        <w:separator/>
      </w:r>
    </w:p>
  </w:endnote>
  <w:endnote w:type="continuationSeparator" w:id="0">
    <w:p w14:paraId="73332F4C" w14:textId="77777777" w:rsidR="00C23482" w:rsidRDefault="00C234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225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6447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B3A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E13A2" w14:textId="77777777" w:rsidR="00C23482" w:rsidRDefault="00C23482" w:rsidP="009139A6">
      <w:r>
        <w:separator/>
      </w:r>
    </w:p>
  </w:footnote>
  <w:footnote w:type="continuationSeparator" w:id="0">
    <w:p w14:paraId="587A2FC2" w14:textId="77777777" w:rsidR="00C23482" w:rsidRDefault="00C234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6DB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22AB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38E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482"/>
    <w:rsid w:val="000666E0"/>
    <w:rsid w:val="002510B7"/>
    <w:rsid w:val="005C130B"/>
    <w:rsid w:val="00826F5C"/>
    <w:rsid w:val="009139A6"/>
    <w:rsid w:val="009448BB"/>
    <w:rsid w:val="00A3176C"/>
    <w:rsid w:val="00BA00AB"/>
    <w:rsid w:val="00C2348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0F064C"/>
  <w15:chartTrackingRefBased/>
  <w15:docId w15:val="{23DE4622-996D-40D8-B81E-47916498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48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2021-03-21T22:09:00Z</dcterms:created>
  <dcterms:modified xsi:type="dcterms:W3CDTF">2021-03-21T22:09:00Z</dcterms:modified>
</cp:coreProperties>
</file>